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25" w:rsidRDefault="00885F25" w:rsidP="009D1FA5">
      <w:pPr>
        <w:rPr>
          <w:lang w:eastAsia="en-US"/>
        </w:rPr>
      </w:pPr>
    </w:p>
    <w:p w:rsidR="00885F25" w:rsidRPr="007C40DC" w:rsidRDefault="00885F25" w:rsidP="009D1FA5">
      <w:pPr>
        <w:pStyle w:val="Heading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885F25" w:rsidRPr="007C40DC" w:rsidTr="00E3127E">
        <w:tc>
          <w:tcPr>
            <w:tcW w:w="9212" w:type="dxa"/>
          </w:tcPr>
          <w:p w:rsidR="00885F25" w:rsidRPr="007C40DC" w:rsidRDefault="00885F2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885F25" w:rsidRDefault="00885F25" w:rsidP="00E3127E">
            <w:pPr>
              <w:spacing w:after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ED7E11">
              <w:rPr>
                <w:b/>
                <w:sz w:val="28"/>
                <w:szCs w:val="28"/>
                <w:lang w:eastAsia="en-US"/>
              </w:rPr>
              <w:t>AKAY SANAYİ MADENCİLİK DIŞ TİCARET LTD.ŞTİ.</w:t>
            </w:r>
          </w:p>
          <w:p w:rsidR="00885F25" w:rsidRPr="00ED7E11" w:rsidRDefault="00885F25" w:rsidP="00E3127E">
            <w:pPr>
              <w:spacing w:after="12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85F25" w:rsidRPr="007C40DC" w:rsidRDefault="00885F2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ATIKLARDAN FARKLI KURUTMALARLA YANMAZ, SU GEÇİRMEZ HARÇ KATKI KİMYASALLARI GERİ KAZANIMI PROJESİ </w:t>
            </w:r>
            <w:r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Pr="007C40DC">
              <w:rPr>
                <w:sz w:val="22"/>
                <w:szCs w:val="22"/>
                <w:lang w:eastAsia="en-US"/>
              </w:rPr>
              <w:t xml:space="preserve"> alımı ihalesi kapsamında </w:t>
            </w:r>
            <w:r w:rsidRPr="00ED7E11">
              <w:rPr>
                <w:sz w:val="28"/>
                <w:szCs w:val="28"/>
                <w:lang w:eastAsia="en-US"/>
              </w:rPr>
              <w:t>___________________________________________________________________________________________________</w:t>
            </w:r>
            <w:r w:rsidRPr="007C40DC">
              <w:rPr>
                <w:sz w:val="22"/>
                <w:szCs w:val="22"/>
                <w:lang w:eastAsia="en-US"/>
              </w:rPr>
              <w:t xml:space="preserve"> tarafından verilen teklif, </w:t>
            </w:r>
            <w:r>
              <w:rPr>
                <w:sz w:val="22"/>
                <w:szCs w:val="22"/>
                <w:lang w:eastAsia="en-US"/>
              </w:rPr>
              <w:t>22.08.2013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</w:t>
            </w:r>
            <w:r>
              <w:rPr>
                <w:sz w:val="22"/>
                <w:szCs w:val="22"/>
                <w:lang w:eastAsia="en-US"/>
              </w:rPr>
              <w:t>09:00</w:t>
            </w:r>
            <w:r w:rsidRPr="007C40DC">
              <w:rPr>
                <w:sz w:val="22"/>
                <w:szCs w:val="22"/>
                <w:lang w:eastAsia="en-US"/>
              </w:rPr>
              <w:t xml:space="preserve">‘de teslim alınmış ve </w:t>
            </w:r>
            <w:r w:rsidRPr="00ED7E11">
              <w:rPr>
                <w:sz w:val="28"/>
                <w:szCs w:val="28"/>
                <w:lang w:eastAsia="en-US"/>
              </w:rPr>
              <w:t>________</w:t>
            </w:r>
            <w:r w:rsidRPr="007C40DC">
              <w:rPr>
                <w:sz w:val="22"/>
                <w:szCs w:val="22"/>
                <w:lang w:eastAsia="en-US"/>
              </w:rPr>
              <w:t xml:space="preserve"> no.lu teklif olarak telif listesine kaydedilmiştir.</w:t>
            </w:r>
          </w:p>
          <w:p w:rsidR="00885F25" w:rsidRPr="007C40DC" w:rsidRDefault="00885F2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885F25" w:rsidRPr="007C40DC" w:rsidRDefault="00885F2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885F25" w:rsidRPr="007C40DC" w:rsidRDefault="00885F2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885F25" w:rsidRPr="007C40DC" w:rsidRDefault="00885F2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885F25" w:rsidRPr="007C40DC" w:rsidRDefault="00885F2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885F25" w:rsidRPr="007C40DC" w:rsidRDefault="00885F2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885F25" w:rsidRPr="007C40DC" w:rsidRDefault="00885F2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885F25" w:rsidRPr="0021070E" w:rsidRDefault="00885F25" w:rsidP="009D1FA5">
      <w:pPr>
        <w:rPr>
          <w:lang w:eastAsia="en-US"/>
        </w:rPr>
      </w:pPr>
    </w:p>
    <w:p w:rsidR="00885F25" w:rsidRDefault="00885F25" w:rsidP="009D1FA5">
      <w:pPr>
        <w:rPr>
          <w:lang w:eastAsia="en-US"/>
        </w:rPr>
      </w:pPr>
    </w:p>
    <w:p w:rsidR="00885F25" w:rsidRDefault="00885F25">
      <w:bookmarkStart w:id="1" w:name="_GoBack"/>
      <w:bookmarkEnd w:id="1"/>
    </w:p>
    <w:sectPr w:rsidR="00885F25" w:rsidSect="006050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F25" w:rsidRDefault="00885F25" w:rsidP="009D1FA5">
      <w:r>
        <w:separator/>
      </w:r>
    </w:p>
  </w:endnote>
  <w:endnote w:type="continuationSeparator" w:id="0">
    <w:p w:rsidR="00885F25" w:rsidRDefault="00885F25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F25" w:rsidRDefault="00885F25" w:rsidP="009D1FA5">
      <w:r>
        <w:separator/>
      </w:r>
    </w:p>
  </w:footnote>
  <w:footnote w:type="continuationSeparator" w:id="0">
    <w:p w:rsidR="00885F25" w:rsidRDefault="00885F25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F25" w:rsidRPr="009D1FA5" w:rsidRDefault="00885F25">
    <w:pPr>
      <w:pStyle w:val="Header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885F25" w:rsidRDefault="00885F2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FA5"/>
    <w:rsid w:val="000B5A98"/>
    <w:rsid w:val="00203B68"/>
    <w:rsid w:val="0021070E"/>
    <w:rsid w:val="006050A2"/>
    <w:rsid w:val="007C40DC"/>
    <w:rsid w:val="00885F25"/>
    <w:rsid w:val="00957DA3"/>
    <w:rsid w:val="009D1FA5"/>
    <w:rsid w:val="00B977C1"/>
    <w:rsid w:val="00E3127E"/>
    <w:rsid w:val="00ED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9D1FA5"/>
    <w:rPr>
      <w:rFonts w:ascii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9D1F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D1FA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9D1F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D1FA5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9D1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1FA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109</Words>
  <Characters>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Teklif Alındı Belgesi Örneği</dc:title>
  <dc:subject/>
  <dc:creator>Evren Deniz</dc:creator>
  <cp:keywords/>
  <dc:description/>
  <cp:lastModifiedBy>MyPC</cp:lastModifiedBy>
  <cp:revision>2</cp:revision>
  <dcterms:created xsi:type="dcterms:W3CDTF">2013-08-21T14:29:00Z</dcterms:created>
  <dcterms:modified xsi:type="dcterms:W3CDTF">2013-08-21T14:29:00Z</dcterms:modified>
</cp:coreProperties>
</file>